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111A1E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111A1E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111A1E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111A1E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DC070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07143/055-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111A1E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111A1E" w:rsidRPr="00111A1E">
          <w:rPr>
            <w:bCs/>
          </w:rPr>
          <w:t>17</w:t>
        </w:r>
        <w:r w:rsidR="00111A1E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DC0706" w:rsidRPr="00DC070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DC0706" w:rsidRPr="00DC0706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DC0706" w:rsidRPr="00DC0706">
          <w:rPr>
            <w:rStyle w:val="aa"/>
          </w:rPr>
          <w:t xml:space="preserve"> Дневной стационар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DC0706" w:rsidRPr="00DC0706">
          <w:rPr>
            <w:u w:val="single"/>
          </w:rPr>
          <w:t xml:space="preserve"> 07143/055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DC0706" w:rsidRPr="00DC0706">
          <w:rPr>
            <w:rStyle w:val="aa"/>
          </w:rPr>
          <w:t xml:space="preserve"> 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DC0706" w:rsidRPr="00DC0706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DC0706" w:rsidRPr="00DC070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EE6F55" w:rsidP="00AD14A4">
      <w:fldSimple w:instr=" DOCVARIABLE izm_nd_new \* MERGEFORMAT ">
        <w:r w:rsidR="00111A1E" w:rsidRPr="00111A1E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111A1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11A1E" w:rsidRPr="00111A1E" w:rsidRDefault="00111A1E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111A1E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111A1E" w:rsidRPr="00F27D93" w:rsidRDefault="00111A1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111A1E" w:rsidRPr="00F27D93" w:rsidRDefault="00111A1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111A1E" w:rsidRPr="00F27D93" w:rsidRDefault="00111A1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111A1E" w:rsidRPr="00F27D93" w:rsidRDefault="00111A1E" w:rsidP="00745D40">
            <w:pPr>
              <w:pStyle w:val="a8"/>
            </w:pPr>
            <w:r>
              <w:t>100</w:t>
            </w:r>
          </w:p>
        </w:tc>
      </w:tr>
      <w:tr w:rsidR="00111A1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11A1E" w:rsidRPr="00111A1E" w:rsidRDefault="00111A1E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111A1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11A1E" w:rsidRPr="00F27D93" w:rsidRDefault="00111A1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11A1E" w:rsidRPr="00F27D93" w:rsidRDefault="00111A1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11A1E" w:rsidRPr="00F27D93" w:rsidRDefault="00111A1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11A1E" w:rsidRDefault="00111A1E" w:rsidP="00745D40">
            <w:pPr>
              <w:pStyle w:val="a8"/>
            </w:pPr>
          </w:p>
        </w:tc>
      </w:tr>
      <w:tr w:rsidR="00111A1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11A1E" w:rsidRPr="00111A1E" w:rsidRDefault="00111A1E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111A1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11A1E" w:rsidRDefault="00111A1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11A1E" w:rsidRDefault="00111A1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11A1E" w:rsidRDefault="00111A1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11A1E" w:rsidRDefault="00111A1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11A1E" w:rsidRPr="00111A1E">
          <w:rPr>
            <w:bCs/>
          </w:rPr>
          <w:t>-</w:t>
        </w:r>
        <w:r w:rsidR="00111A1E" w:rsidRPr="00111A1E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11A1E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11A1E" w:rsidTr="00111A1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11A1E" w:rsidRDefault="00111A1E" w:rsidP="00AA46ED">
            <w:pPr>
              <w:pStyle w:val="a8"/>
            </w:pPr>
            <w:r w:rsidRPr="00111A1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11A1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11A1E" w:rsidRDefault="00111A1E" w:rsidP="00AA46ED">
            <w:pPr>
              <w:pStyle w:val="a8"/>
            </w:pPr>
            <w:r w:rsidRPr="00111A1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11A1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11A1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11A1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11A1E" w:rsidRDefault="00111A1E" w:rsidP="00AA46ED">
            <w:pPr>
              <w:pStyle w:val="a8"/>
            </w:pPr>
            <w:r w:rsidRPr="00111A1E">
              <w:t>Митяева Ольга Александровна</w:t>
            </w:r>
          </w:p>
        </w:tc>
      </w:tr>
      <w:tr w:rsidR="00AA46ED" w:rsidRPr="00111A1E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11A1E" w:rsidRDefault="00111A1E" w:rsidP="00AA46ED">
            <w:pPr>
              <w:pStyle w:val="a8"/>
              <w:rPr>
                <w:b/>
                <w:vertAlign w:val="superscript"/>
              </w:rPr>
            </w:pPr>
            <w:r w:rsidRPr="00111A1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11A1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11A1E" w:rsidRDefault="00111A1E" w:rsidP="00AA46ED">
            <w:pPr>
              <w:pStyle w:val="a8"/>
              <w:rPr>
                <w:b/>
                <w:vertAlign w:val="superscript"/>
              </w:rPr>
            </w:pPr>
            <w:r w:rsidRPr="00111A1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11A1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11A1E" w:rsidRDefault="00111A1E" w:rsidP="00AA46ED">
            <w:pPr>
              <w:pStyle w:val="a8"/>
              <w:rPr>
                <w:b/>
                <w:vertAlign w:val="superscript"/>
              </w:rPr>
            </w:pPr>
            <w:r w:rsidRPr="00111A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11A1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11A1E" w:rsidRDefault="00111A1E" w:rsidP="00AA46ED">
            <w:pPr>
              <w:pStyle w:val="a8"/>
              <w:rPr>
                <w:b/>
                <w:vertAlign w:val="superscript"/>
              </w:rPr>
            </w:pPr>
            <w:r w:rsidRPr="00111A1E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A1E" w:rsidRDefault="00111A1E" w:rsidP="0076042D">
      <w:pPr>
        <w:pStyle w:val="a9"/>
      </w:pPr>
      <w:r>
        <w:separator/>
      </w:r>
    </w:p>
  </w:endnote>
  <w:endnote w:type="continuationSeparator" w:id="0">
    <w:p w:rsidR="00111A1E" w:rsidRDefault="00111A1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DC07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07143/055-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EE6F55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EE6F55" w:rsidRPr="00751B84">
            <w:rPr>
              <w:rStyle w:val="ad"/>
              <w:sz w:val="20"/>
              <w:szCs w:val="20"/>
            </w:rPr>
            <w:fldChar w:fldCharType="separate"/>
          </w:r>
          <w:r w:rsidR="00DC0706">
            <w:rPr>
              <w:rStyle w:val="ad"/>
              <w:noProof/>
              <w:sz w:val="20"/>
              <w:szCs w:val="20"/>
            </w:rPr>
            <w:t>1</w:t>
          </w:r>
          <w:r w:rsidR="00EE6F55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C0706" w:rsidRPr="00DC0706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A1E" w:rsidRDefault="00111A1E" w:rsidP="0076042D">
      <w:pPr>
        <w:pStyle w:val="a9"/>
      </w:pPr>
      <w:r>
        <w:separator/>
      </w:r>
    </w:p>
  </w:footnote>
  <w:footnote w:type="continuationSeparator" w:id="0">
    <w:p w:rsidR="00111A1E" w:rsidRDefault="00111A1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Дневной стационар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55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CE1851D92244C5CA373E93B7078D296"/>
    <w:docVar w:name="rm_id" w:val="270"/>
    <w:docVar w:name="rm_name" w:val=" Медицинская сестра "/>
    <w:docVar w:name="rm_number" w:val=" 07143/055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Кабинет"/>
    <w:docVar w:name="zona_time" w:val="100"/>
  </w:docVars>
  <w:rsids>
    <w:rsidRoot w:val="00EE6F55"/>
    <w:rsid w:val="00025683"/>
    <w:rsid w:val="00046815"/>
    <w:rsid w:val="0005566C"/>
    <w:rsid w:val="000D1F5B"/>
    <w:rsid w:val="00110025"/>
    <w:rsid w:val="00111A1E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C0706"/>
    <w:rsid w:val="00DD6B1F"/>
    <w:rsid w:val="00E124F4"/>
    <w:rsid w:val="00E36337"/>
    <w:rsid w:val="00EB72AD"/>
    <w:rsid w:val="00EC37A1"/>
    <w:rsid w:val="00EE6F55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1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2016-10-18T08:41:00Z</dcterms:created>
  <dcterms:modified xsi:type="dcterms:W3CDTF">2016-10-18T09:25:00Z</dcterms:modified>
</cp:coreProperties>
</file>